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2DA" w:rsidRDefault="00DE52DA" w:rsidP="00A00238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2015 – 2016 EĞİTİM-ÖĞRETİM YILI ……………………………………………………</w:t>
      </w:r>
      <w:r w:rsidRPr="00C0625C">
        <w:rPr>
          <w:rFonts w:ascii="Cambria" w:hAnsi="Cambria"/>
          <w:b/>
        </w:rPr>
        <w:t xml:space="preserve"> ORTAOKULU </w:t>
      </w:r>
      <w:r>
        <w:rPr>
          <w:rFonts w:ascii="Cambria" w:hAnsi="Cambria"/>
          <w:b/>
        </w:rPr>
        <w:t>KÜTÜPHANECİLİK</w:t>
      </w:r>
      <w:r w:rsidRPr="00C0625C">
        <w:rPr>
          <w:rFonts w:ascii="Cambria" w:hAnsi="Cambria"/>
          <w:b/>
        </w:rPr>
        <w:t xml:space="preserve"> KULÜBÜ </w:t>
      </w:r>
      <w:r>
        <w:rPr>
          <w:rFonts w:ascii="Cambria" w:hAnsi="Cambria"/>
          <w:b/>
        </w:rPr>
        <w:t>MART</w:t>
      </w:r>
      <w:r w:rsidRPr="00C0625C">
        <w:rPr>
          <w:rFonts w:ascii="Cambria" w:hAnsi="Cambria"/>
          <w:b/>
        </w:rPr>
        <w:t xml:space="preserve"> AYI FAALİYET RAPORU</w:t>
      </w:r>
    </w:p>
    <w:p w:rsidR="00DE52DA" w:rsidRDefault="00DE52DA" w:rsidP="00A00238">
      <w:pPr>
        <w:rPr>
          <w:rFonts w:ascii="Cambria" w:hAnsi="Cambria"/>
          <w:b/>
        </w:rPr>
      </w:pPr>
    </w:p>
    <w:p w:rsidR="00DE52DA" w:rsidRPr="007A1D13" w:rsidRDefault="00DE52DA" w:rsidP="00662204">
      <w:pPr>
        <w:rPr>
          <w:rFonts w:ascii="Times New Roman" w:hAnsi="Times New Roman"/>
          <w:b/>
          <w:sz w:val="24"/>
          <w:szCs w:val="24"/>
        </w:rPr>
      </w:pPr>
    </w:p>
    <w:p w:rsidR="00DE52DA" w:rsidRPr="007A1D13" w:rsidRDefault="00DE52DA" w:rsidP="00662204">
      <w:pPr>
        <w:rPr>
          <w:rFonts w:ascii="Times New Roman" w:hAnsi="Times New Roman"/>
          <w:sz w:val="24"/>
          <w:szCs w:val="24"/>
        </w:rPr>
      </w:pPr>
      <w:r w:rsidRPr="007A1D13">
        <w:rPr>
          <w:rFonts w:ascii="Times New Roman" w:hAnsi="Times New Roman"/>
          <w:b/>
          <w:sz w:val="24"/>
          <w:szCs w:val="24"/>
        </w:rPr>
        <w:t>1.</w:t>
      </w:r>
      <w:r w:rsidRPr="007A1D13">
        <w:rPr>
          <w:rFonts w:ascii="Times New Roman" w:hAnsi="Times New Roman"/>
          <w:sz w:val="24"/>
          <w:szCs w:val="24"/>
        </w:rPr>
        <w:t xml:space="preserve"> “</w:t>
      </w:r>
      <w:r w:rsidRPr="007A1D13">
        <w:rPr>
          <w:rFonts w:ascii="Times New Roman" w:hAnsi="Times New Roman"/>
          <w:color w:val="000000"/>
          <w:sz w:val="24"/>
          <w:szCs w:val="24"/>
          <w:lang w:eastAsia="tr-TR"/>
        </w:rPr>
        <w:t>Yazarlarımızı ve Şairlerimizi Tanıyalım” panosu Ömer Seyfettin</w:t>
      </w:r>
      <w:r w:rsidRPr="007A1D13">
        <w:rPr>
          <w:rFonts w:ascii="Times New Roman" w:hAnsi="Times New Roman"/>
          <w:sz w:val="24"/>
          <w:szCs w:val="24"/>
        </w:rPr>
        <w:t xml:space="preserve"> ile ilgili afiş ve yazılarla güncellendi.</w:t>
      </w:r>
    </w:p>
    <w:p w:rsidR="00DE52DA" w:rsidRPr="007A1D13" w:rsidRDefault="00DE52DA" w:rsidP="00662204">
      <w:pPr>
        <w:rPr>
          <w:rFonts w:ascii="Times New Roman" w:hAnsi="Times New Roman"/>
          <w:sz w:val="24"/>
          <w:szCs w:val="24"/>
        </w:rPr>
      </w:pPr>
      <w:r w:rsidRPr="007A1D13">
        <w:rPr>
          <w:rFonts w:ascii="Times New Roman" w:hAnsi="Times New Roman"/>
          <w:b/>
          <w:sz w:val="24"/>
          <w:szCs w:val="24"/>
        </w:rPr>
        <w:t>2.</w:t>
      </w:r>
      <w:r w:rsidRPr="007A1D13">
        <w:rPr>
          <w:rFonts w:ascii="Times New Roman" w:hAnsi="Times New Roman"/>
          <w:sz w:val="24"/>
          <w:szCs w:val="24"/>
        </w:rPr>
        <w:t xml:space="preserve"> </w:t>
      </w:r>
      <w:r w:rsidRPr="007A1D1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“Kitapsız yaşamak,kör,sağır,dilsiz yaşamaktır.” konulu yazılar kulüp panosunda sergilendi.  </w:t>
      </w:r>
    </w:p>
    <w:p w:rsidR="00DE52DA" w:rsidRPr="007A1D13" w:rsidRDefault="00DE52DA" w:rsidP="00662204">
      <w:pPr>
        <w:rPr>
          <w:rFonts w:ascii="Times New Roman" w:hAnsi="Times New Roman"/>
          <w:sz w:val="24"/>
          <w:szCs w:val="24"/>
        </w:rPr>
      </w:pPr>
      <w:r w:rsidRPr="007A1D13">
        <w:rPr>
          <w:rFonts w:ascii="Times New Roman" w:hAnsi="Times New Roman"/>
          <w:b/>
          <w:sz w:val="24"/>
          <w:szCs w:val="24"/>
        </w:rPr>
        <w:t>3.</w:t>
      </w:r>
      <w:r w:rsidRPr="007A1D13">
        <w:rPr>
          <w:rFonts w:ascii="Times New Roman" w:hAnsi="Times New Roman"/>
          <w:sz w:val="24"/>
          <w:szCs w:val="24"/>
        </w:rPr>
        <w:t xml:space="preserve"> </w:t>
      </w:r>
      <w:r w:rsidRPr="007A1D13">
        <w:rPr>
          <w:rFonts w:ascii="Times New Roman" w:hAnsi="Times New Roman"/>
          <w:color w:val="000000"/>
          <w:sz w:val="24"/>
          <w:szCs w:val="24"/>
          <w:lang w:eastAsia="tr-TR"/>
        </w:rPr>
        <w:t>Kütüphanelerde sunulan teknik hizmetler tanıtıldı.</w:t>
      </w:r>
    </w:p>
    <w:p w:rsidR="00DE52DA" w:rsidRPr="007A1D13" w:rsidRDefault="00DE52DA" w:rsidP="00662204">
      <w:pPr>
        <w:rPr>
          <w:rFonts w:ascii="Times New Roman" w:hAnsi="Times New Roman"/>
          <w:sz w:val="24"/>
          <w:szCs w:val="24"/>
        </w:rPr>
      </w:pPr>
      <w:r w:rsidRPr="007A1D13">
        <w:rPr>
          <w:rFonts w:ascii="Times New Roman" w:hAnsi="Times New Roman"/>
          <w:b/>
          <w:sz w:val="24"/>
          <w:szCs w:val="24"/>
        </w:rPr>
        <w:t>4.</w:t>
      </w:r>
      <w:r w:rsidRPr="007A1D13">
        <w:rPr>
          <w:rFonts w:ascii="Times New Roman" w:hAnsi="Times New Roman"/>
          <w:sz w:val="24"/>
          <w:szCs w:val="24"/>
        </w:rPr>
        <w:t xml:space="preserve"> “</w:t>
      </w:r>
      <w:r w:rsidRPr="007A1D13">
        <w:rPr>
          <w:rFonts w:ascii="Times New Roman" w:hAnsi="Times New Roman"/>
          <w:color w:val="000000"/>
          <w:sz w:val="24"/>
          <w:szCs w:val="24"/>
          <w:lang w:eastAsia="tr-TR"/>
        </w:rPr>
        <w:t>Yazarlarımızı ve Şairlerimizi Tanıyalım” panosu “Mehmet Akif Ersoy</w:t>
      </w:r>
      <w:r w:rsidRPr="007A1D13">
        <w:rPr>
          <w:rFonts w:ascii="Times New Roman" w:hAnsi="Times New Roman"/>
          <w:sz w:val="24"/>
          <w:szCs w:val="24"/>
        </w:rPr>
        <w:t>” ile ilgili afiş ve yazılarla süslendi.</w:t>
      </w:r>
    </w:p>
    <w:p w:rsidR="00DE52DA" w:rsidRPr="007A1D13" w:rsidRDefault="00DE52DA" w:rsidP="00662204">
      <w:pPr>
        <w:rPr>
          <w:rFonts w:ascii="Times New Roman" w:hAnsi="Times New Roman"/>
          <w:sz w:val="24"/>
          <w:szCs w:val="24"/>
        </w:rPr>
      </w:pPr>
      <w:r w:rsidRPr="007A1D13">
        <w:rPr>
          <w:rFonts w:ascii="Times New Roman" w:hAnsi="Times New Roman"/>
          <w:b/>
          <w:sz w:val="24"/>
          <w:szCs w:val="24"/>
        </w:rPr>
        <w:t xml:space="preserve">5. </w:t>
      </w:r>
      <w:r w:rsidRPr="007A1D13">
        <w:rPr>
          <w:rFonts w:ascii="Times New Roman" w:hAnsi="Times New Roman"/>
          <w:sz w:val="24"/>
          <w:szCs w:val="24"/>
        </w:rPr>
        <w:t>Kütüphaneler Haftası kutlama programı hazırlandı ve okula sunuldu.</w:t>
      </w:r>
    </w:p>
    <w:p w:rsidR="00DE52DA" w:rsidRDefault="00DE52DA"/>
    <w:p w:rsidR="00DE52DA" w:rsidRDefault="00DE52DA"/>
    <w:p w:rsidR="00DE52DA" w:rsidRDefault="00DE52DA"/>
    <w:p w:rsidR="00DE52DA" w:rsidRDefault="00DE52DA"/>
    <w:p w:rsidR="00DE52DA" w:rsidRDefault="00DE52DA"/>
    <w:p w:rsidR="00DE52DA" w:rsidRDefault="00DE52DA" w:rsidP="00325387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…………………………… 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  <w:t>……………………………..</w:t>
      </w:r>
    </w:p>
    <w:p w:rsidR="00DE52DA" w:rsidRPr="00C0625C" w:rsidRDefault="00DE52DA" w:rsidP="00325387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Danışman Öğretmen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  <w:t>Danışman Öğretmen</w:t>
      </w:r>
    </w:p>
    <w:p w:rsidR="00DE52DA" w:rsidRDefault="00DE52DA"/>
    <w:sectPr w:rsidR="00DE52DA" w:rsidSect="005C5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BA02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DE25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8A669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58A05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73A0C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C297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EC2C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2A59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CE1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E703C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5145DFA"/>
    <w:multiLevelType w:val="hybridMultilevel"/>
    <w:tmpl w:val="32ECE16C"/>
    <w:lvl w:ilvl="0" w:tplc="6D12A9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238"/>
    <w:rsid w:val="001D3A30"/>
    <w:rsid w:val="00247179"/>
    <w:rsid w:val="00325387"/>
    <w:rsid w:val="004623B2"/>
    <w:rsid w:val="00495168"/>
    <w:rsid w:val="00503791"/>
    <w:rsid w:val="005C593D"/>
    <w:rsid w:val="00662204"/>
    <w:rsid w:val="007043D8"/>
    <w:rsid w:val="007A1D13"/>
    <w:rsid w:val="00A00238"/>
    <w:rsid w:val="00C0625C"/>
    <w:rsid w:val="00CF04E2"/>
    <w:rsid w:val="00DE52DA"/>
    <w:rsid w:val="00F5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23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002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94</Words>
  <Characters>536</Characters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2016-06-18T17:31:00Z</dcterms:created>
  <dcterms:modified xsi:type="dcterms:W3CDTF">2016-06-18T18:03:00Z</dcterms:modified>
  <cp:category>www.sorubak.com</cp:category>
</cp:coreProperties>
</file>